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8B821" w14:textId="77777777" w:rsidR="00A11042" w:rsidRDefault="00A11042" w:rsidP="00A1104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MASSY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d.ca.1428)</w:t>
      </w:r>
    </w:p>
    <w:p w14:paraId="3E4CBF1A" w14:textId="77777777" w:rsidR="00A11042" w:rsidRDefault="00A11042" w:rsidP="00A11042">
      <w:pPr>
        <w:pStyle w:val="NoSpacing"/>
        <w:rPr>
          <w:rFonts w:cs="Times New Roman"/>
          <w:szCs w:val="24"/>
        </w:rPr>
      </w:pPr>
    </w:p>
    <w:p w14:paraId="214C1E9D" w14:textId="77777777" w:rsidR="00A11042" w:rsidRDefault="00A11042" w:rsidP="00A11042">
      <w:pPr>
        <w:pStyle w:val="NoSpacing"/>
        <w:rPr>
          <w:rFonts w:cs="Times New Roman"/>
          <w:szCs w:val="24"/>
        </w:rPr>
      </w:pPr>
    </w:p>
    <w:p w14:paraId="003F4288" w14:textId="77777777" w:rsidR="00A11042" w:rsidRDefault="00A11042" w:rsidP="00A1104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Oct.1428</w:t>
      </w:r>
      <w:r>
        <w:rPr>
          <w:rFonts w:cs="Times New Roman"/>
          <w:szCs w:val="24"/>
        </w:rPr>
        <w:tab/>
        <w:t xml:space="preserve">Writs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Escheators of Kent, Hertfordshire</w:t>
      </w:r>
    </w:p>
    <w:p w14:paraId="15E8188D" w14:textId="77777777" w:rsidR="00A11042" w:rsidRDefault="00A11042" w:rsidP="00A1104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&amp; Essex, and Cambridgeshire &amp; Huntingdonshire.</w:t>
      </w:r>
    </w:p>
    <w:p w14:paraId="04029519" w14:textId="77777777" w:rsidR="00A11042" w:rsidRDefault="00A11042" w:rsidP="00A1104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1422-30 p.235)</w:t>
      </w:r>
    </w:p>
    <w:p w14:paraId="721E8094" w14:textId="77777777" w:rsidR="00A11042" w:rsidRDefault="00A11042" w:rsidP="00A11042">
      <w:pPr>
        <w:pStyle w:val="NoSpacing"/>
        <w:rPr>
          <w:rFonts w:cs="Times New Roman"/>
          <w:szCs w:val="24"/>
        </w:rPr>
      </w:pPr>
    </w:p>
    <w:p w14:paraId="1737AF60" w14:textId="77777777" w:rsidR="00A11042" w:rsidRDefault="00A11042" w:rsidP="00A11042">
      <w:pPr>
        <w:pStyle w:val="NoSpacing"/>
        <w:rPr>
          <w:rFonts w:cs="Times New Roman"/>
          <w:szCs w:val="24"/>
        </w:rPr>
      </w:pPr>
    </w:p>
    <w:p w14:paraId="4E4FBA6F" w14:textId="77777777" w:rsidR="00A11042" w:rsidRDefault="00A11042" w:rsidP="00A1104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April 2024</w:t>
      </w:r>
    </w:p>
    <w:p w14:paraId="3E4960A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09D99" w14:textId="77777777" w:rsidR="00A11042" w:rsidRDefault="00A11042" w:rsidP="009139A6">
      <w:r>
        <w:separator/>
      </w:r>
    </w:p>
  </w:endnote>
  <w:endnote w:type="continuationSeparator" w:id="0">
    <w:p w14:paraId="47F78BAD" w14:textId="77777777" w:rsidR="00A11042" w:rsidRDefault="00A1104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417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625E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809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7B04F" w14:textId="77777777" w:rsidR="00A11042" w:rsidRDefault="00A11042" w:rsidP="009139A6">
      <w:r>
        <w:separator/>
      </w:r>
    </w:p>
  </w:footnote>
  <w:footnote w:type="continuationSeparator" w:id="0">
    <w:p w14:paraId="00902BC3" w14:textId="77777777" w:rsidR="00A11042" w:rsidRDefault="00A1104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6D3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8FF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B63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042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11042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81C06"/>
  <w15:chartTrackingRefBased/>
  <w15:docId w15:val="{0D81450B-966C-499C-A3DD-843EBC2ED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2024-04-02T19:30:00Z</dcterms:created>
  <dcterms:modified xsi:type="dcterms:W3CDTF">2024-04-02T19:31:00Z</dcterms:modified>
</cp:coreProperties>
</file>